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06" w:type="dxa"/>
        <w:tblLook w:val="00A0"/>
      </w:tblPr>
      <w:tblGrid>
        <w:gridCol w:w="10207"/>
      </w:tblGrid>
      <w:tr w:rsidR="008C5DF5" w:rsidRPr="00160DBF">
        <w:trPr>
          <w:trHeight w:val="312"/>
        </w:trPr>
        <w:tc>
          <w:tcPr>
            <w:tcW w:w="10207" w:type="dxa"/>
            <w:noWrap/>
            <w:vAlign w:val="bottom"/>
          </w:tcPr>
          <w:p w:rsidR="008C5DF5" w:rsidRDefault="008C5DF5" w:rsidP="00493A63">
            <w:pPr>
              <w:spacing w:line="240" w:lineRule="auto"/>
              <w:ind w:left="457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8C5DF5" w:rsidRPr="00160DBF">
        <w:trPr>
          <w:trHeight w:val="312"/>
        </w:trPr>
        <w:tc>
          <w:tcPr>
            <w:tcW w:w="10207" w:type="dxa"/>
            <w:noWrap/>
            <w:vAlign w:val="bottom"/>
          </w:tcPr>
          <w:p w:rsidR="008C5DF5" w:rsidRDefault="008C5DF5" w:rsidP="00493A63">
            <w:pPr>
              <w:spacing w:line="240" w:lineRule="auto"/>
              <w:ind w:left="457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к решению Унечского городского</w:t>
            </w:r>
          </w:p>
        </w:tc>
      </w:tr>
      <w:tr w:rsidR="008C5DF5" w:rsidRPr="00160DBF">
        <w:trPr>
          <w:trHeight w:val="312"/>
        </w:trPr>
        <w:tc>
          <w:tcPr>
            <w:tcW w:w="10207" w:type="dxa"/>
            <w:noWrap/>
            <w:vAlign w:val="bottom"/>
          </w:tcPr>
          <w:p w:rsidR="008C5DF5" w:rsidRDefault="008C5DF5" w:rsidP="00493A63">
            <w:pPr>
              <w:spacing w:line="240" w:lineRule="auto"/>
              <w:ind w:left="457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8C5DF5" w:rsidRPr="00160DBF">
        <w:trPr>
          <w:trHeight w:val="312"/>
        </w:trPr>
        <w:tc>
          <w:tcPr>
            <w:tcW w:w="10207" w:type="dxa"/>
            <w:noWrap/>
            <w:vAlign w:val="bottom"/>
          </w:tcPr>
          <w:p w:rsidR="008C5DF5" w:rsidRDefault="008C5DF5" w:rsidP="00493A63">
            <w:pPr>
              <w:spacing w:line="240" w:lineRule="auto"/>
              <w:ind w:left="457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от 05.06.2018г.№3-186</w:t>
            </w:r>
          </w:p>
        </w:tc>
      </w:tr>
    </w:tbl>
    <w:p w:rsidR="008C5DF5" w:rsidRPr="00AB0103" w:rsidRDefault="008C5DF5" w:rsidP="00AB010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0103">
        <w:rPr>
          <w:rFonts w:ascii="Times New Roman" w:hAnsi="Times New Roman" w:cs="Times New Roman"/>
          <w:b/>
          <w:bCs/>
          <w:sz w:val="24"/>
          <w:szCs w:val="24"/>
        </w:rPr>
        <w:t>Доходы бюджета муниципального образования «Унечское городское поселение»</w:t>
      </w:r>
    </w:p>
    <w:p w:rsidR="008C5DF5" w:rsidRDefault="008C5DF5" w:rsidP="00AB010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010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за 2017 год по кодам классификации доходов бюджетов</w:t>
      </w:r>
    </w:p>
    <w:p w:rsidR="008C5DF5" w:rsidRPr="00D836EF" w:rsidRDefault="008C5DF5" w:rsidP="00AB010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836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(рублей)</w:t>
      </w:r>
    </w:p>
    <w:p w:rsidR="008C5DF5" w:rsidRDefault="008C5DF5" w:rsidP="00AB010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125"/>
        <w:tblOverlap w:val="never"/>
        <w:tblW w:w="10101" w:type="dxa"/>
        <w:tblLook w:val="00A0"/>
      </w:tblPr>
      <w:tblGrid>
        <w:gridCol w:w="2660"/>
        <w:gridCol w:w="5845"/>
        <w:gridCol w:w="1596"/>
      </w:tblGrid>
      <w:tr w:rsidR="008C5DF5" w:rsidRPr="00160DBF" w:rsidTr="00D836EF">
        <w:trPr>
          <w:trHeight w:val="10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Кассовое исполнение за 2017 год</w:t>
            </w:r>
          </w:p>
        </w:tc>
      </w:tr>
      <w:tr w:rsidR="008C5DF5" w:rsidRPr="00160DBF" w:rsidTr="00D836EF">
        <w:trPr>
          <w:trHeight w:val="31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C5DF5" w:rsidRPr="00160DBF" w:rsidTr="00D836EF">
        <w:trPr>
          <w:trHeight w:val="34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66708620,07</w:t>
            </w:r>
          </w:p>
        </w:tc>
      </w:tr>
      <w:tr w:rsidR="008C5DF5" w:rsidRPr="00160DBF" w:rsidTr="00D836EF">
        <w:trPr>
          <w:trHeight w:val="49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24324710,44</w:t>
            </w:r>
          </w:p>
        </w:tc>
      </w:tr>
      <w:tr w:rsidR="008C5DF5" w:rsidRPr="00160DBF" w:rsidTr="00D836EF">
        <w:trPr>
          <w:trHeight w:val="54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24324710,44</w:t>
            </w:r>
          </w:p>
        </w:tc>
      </w:tr>
      <w:tr w:rsidR="008C5DF5" w:rsidRPr="00160DBF" w:rsidTr="00D836EF">
        <w:trPr>
          <w:trHeight w:val="170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23865477,37</w:t>
            </w:r>
          </w:p>
        </w:tc>
      </w:tr>
      <w:tr w:rsidR="008C5DF5" w:rsidRPr="00160DBF" w:rsidTr="00D836EF">
        <w:trPr>
          <w:trHeight w:val="225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267655,77</w:t>
            </w:r>
          </w:p>
        </w:tc>
      </w:tr>
      <w:tr w:rsidR="008C5DF5" w:rsidRPr="00160DBF" w:rsidTr="00D836EF">
        <w:trPr>
          <w:trHeight w:val="843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191577,30</w:t>
            </w:r>
          </w:p>
        </w:tc>
      </w:tr>
      <w:tr w:rsidR="008C5DF5" w:rsidRPr="00160DBF" w:rsidTr="00D836EF">
        <w:trPr>
          <w:trHeight w:val="99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3917687,98</w:t>
            </w:r>
          </w:p>
        </w:tc>
      </w:tr>
      <w:tr w:rsidR="008C5DF5" w:rsidRPr="00160DBF" w:rsidTr="00D836EF">
        <w:trPr>
          <w:trHeight w:val="685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3917687,98</w:t>
            </w:r>
          </w:p>
        </w:tc>
      </w:tr>
      <w:tr w:rsidR="008C5DF5" w:rsidRPr="00160DBF" w:rsidTr="00D836EF">
        <w:trPr>
          <w:trHeight w:val="156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1609775,55</w:t>
            </w:r>
          </w:p>
        </w:tc>
      </w:tr>
      <w:tr w:rsidR="008C5DF5" w:rsidRPr="00160DBF" w:rsidTr="00D836EF">
        <w:trPr>
          <w:trHeight w:val="202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16341,88</w:t>
            </w:r>
          </w:p>
        </w:tc>
      </w:tr>
      <w:tr w:rsidR="008C5DF5" w:rsidRPr="00160DBF" w:rsidTr="00D836EF">
        <w:trPr>
          <w:trHeight w:val="1699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2603346,00</w:t>
            </w:r>
          </w:p>
        </w:tc>
      </w:tr>
      <w:tr w:rsidR="008C5DF5" w:rsidRPr="00160DBF" w:rsidTr="00D836EF">
        <w:trPr>
          <w:trHeight w:val="1823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-311775,45</w:t>
            </w:r>
          </w:p>
        </w:tc>
      </w:tr>
      <w:tr w:rsidR="008C5DF5" w:rsidRPr="00160DBF" w:rsidTr="00D836EF">
        <w:trPr>
          <w:trHeight w:val="44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1 05 00000 00 0000 000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-13326,22</w:t>
            </w:r>
          </w:p>
        </w:tc>
      </w:tr>
      <w:tr w:rsidR="008C5DF5" w:rsidRPr="00160DBF" w:rsidTr="00D836EF">
        <w:trPr>
          <w:trHeight w:val="39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105 03000 01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-13326,22</w:t>
            </w:r>
          </w:p>
        </w:tc>
      </w:tr>
      <w:tr w:rsidR="008C5DF5" w:rsidRPr="00160DBF" w:rsidTr="00D836EF">
        <w:trPr>
          <w:trHeight w:val="50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1 05 03010  01 0000 110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-13326,22</w:t>
            </w:r>
          </w:p>
        </w:tc>
      </w:tr>
      <w:tr w:rsidR="008C5DF5" w:rsidRPr="00160DBF" w:rsidTr="00D836EF">
        <w:trPr>
          <w:trHeight w:val="50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28832987,33</w:t>
            </w:r>
          </w:p>
        </w:tc>
      </w:tr>
      <w:tr w:rsidR="008C5DF5" w:rsidRPr="00160DBF" w:rsidTr="00D836EF">
        <w:trPr>
          <w:trHeight w:val="43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4506180,95</w:t>
            </w:r>
          </w:p>
        </w:tc>
      </w:tr>
      <w:tr w:rsidR="008C5DF5" w:rsidRPr="00160DBF" w:rsidTr="00D836EF">
        <w:trPr>
          <w:trHeight w:val="91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1 06 01030 13 0000 110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4506180,95</w:t>
            </w:r>
          </w:p>
        </w:tc>
      </w:tr>
      <w:tr w:rsidR="008C5DF5" w:rsidRPr="00160DBF" w:rsidTr="00D836EF">
        <w:trPr>
          <w:trHeight w:val="60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24326806,38</w:t>
            </w:r>
          </w:p>
        </w:tc>
      </w:tr>
      <w:tr w:rsidR="008C5DF5" w:rsidRPr="00160DBF" w:rsidTr="00D836EF">
        <w:trPr>
          <w:trHeight w:val="43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1 06 06030 003 0000 110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14787097,98</w:t>
            </w:r>
          </w:p>
        </w:tc>
      </w:tr>
      <w:tr w:rsidR="008C5DF5" w:rsidRPr="00160DBF" w:rsidTr="00D836EF">
        <w:trPr>
          <w:trHeight w:val="933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1 06 06033 13 0000 110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14787097,98</w:t>
            </w:r>
          </w:p>
        </w:tc>
      </w:tr>
      <w:tr w:rsidR="008C5DF5" w:rsidRPr="00160DBF" w:rsidTr="00D836EF">
        <w:trPr>
          <w:trHeight w:val="54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9539708,40</w:t>
            </w:r>
          </w:p>
        </w:tc>
      </w:tr>
      <w:tr w:rsidR="008C5DF5" w:rsidRPr="00160DBF" w:rsidTr="00D836EF">
        <w:trPr>
          <w:trHeight w:val="134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9539708,40</w:t>
            </w:r>
          </w:p>
        </w:tc>
      </w:tr>
      <w:tr w:rsidR="008C5DF5" w:rsidRPr="00160DBF" w:rsidTr="00D836EF">
        <w:trPr>
          <w:trHeight w:val="853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4307,84</w:t>
            </w:r>
          </w:p>
        </w:tc>
      </w:tr>
      <w:tr w:rsidR="008C5DF5" w:rsidRPr="00160DBF" w:rsidTr="00D836EF">
        <w:trPr>
          <w:trHeight w:val="76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1 09 04050 00 0000 110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4307,84</w:t>
            </w:r>
          </w:p>
        </w:tc>
      </w:tr>
      <w:tr w:rsidR="008C5DF5" w:rsidRPr="00160DBF" w:rsidTr="00D836EF">
        <w:trPr>
          <w:trHeight w:val="91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1 09 04053 13 0000 110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городских поселений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4307,84</w:t>
            </w:r>
          </w:p>
        </w:tc>
      </w:tr>
      <w:tr w:rsidR="008C5DF5" w:rsidRPr="00160DBF" w:rsidTr="00D836EF">
        <w:trPr>
          <w:trHeight w:val="923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3028253,98</w:t>
            </w:r>
          </w:p>
        </w:tc>
      </w:tr>
      <w:tr w:rsidR="008C5DF5" w:rsidRPr="00160DBF" w:rsidTr="00D836EF">
        <w:trPr>
          <w:trHeight w:val="168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2722107,83</w:t>
            </w:r>
          </w:p>
        </w:tc>
      </w:tr>
      <w:tr w:rsidR="008C5DF5" w:rsidRPr="00160DBF" w:rsidTr="00D836EF">
        <w:trPr>
          <w:trHeight w:val="154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2442599,10</w:t>
            </w:r>
          </w:p>
        </w:tc>
      </w:tr>
      <w:tr w:rsidR="008C5DF5" w:rsidRPr="00160DBF" w:rsidTr="00D836EF">
        <w:trPr>
          <w:trHeight w:val="168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2442599,10</w:t>
            </w:r>
          </w:p>
        </w:tc>
      </w:tr>
      <w:tr w:rsidR="008C5DF5" w:rsidRPr="00160DBF" w:rsidTr="00D836EF">
        <w:trPr>
          <w:trHeight w:val="183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198154,73</w:t>
            </w:r>
          </w:p>
        </w:tc>
      </w:tr>
      <w:tr w:rsidR="008C5DF5" w:rsidRPr="00160DBF" w:rsidTr="00D836EF">
        <w:trPr>
          <w:trHeight w:val="1845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198154,73</w:t>
            </w:r>
          </w:p>
        </w:tc>
      </w:tr>
      <w:tr w:rsidR="008C5DF5" w:rsidRPr="00160DBF" w:rsidTr="00D836EF">
        <w:trPr>
          <w:trHeight w:val="98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81354,00</w:t>
            </w:r>
          </w:p>
        </w:tc>
      </w:tr>
      <w:tr w:rsidR="008C5DF5" w:rsidRPr="00160DBF" w:rsidTr="00D836EF">
        <w:trPr>
          <w:trHeight w:val="853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81354,00</w:t>
            </w:r>
          </w:p>
        </w:tc>
      </w:tr>
      <w:tr w:rsidR="008C5DF5" w:rsidRPr="00160DBF" w:rsidTr="00D836EF">
        <w:trPr>
          <w:trHeight w:val="184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306146,15</w:t>
            </w:r>
          </w:p>
        </w:tc>
      </w:tr>
      <w:tr w:rsidR="008C5DF5" w:rsidRPr="00160DBF" w:rsidTr="00D836EF">
        <w:trPr>
          <w:trHeight w:val="196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306146,15</w:t>
            </w:r>
          </w:p>
        </w:tc>
      </w:tr>
      <w:tr w:rsidR="008C5DF5" w:rsidRPr="00160DBF" w:rsidTr="00D836EF">
        <w:trPr>
          <w:trHeight w:val="1841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306146,15</w:t>
            </w:r>
          </w:p>
        </w:tc>
      </w:tr>
      <w:tr w:rsidR="008C5DF5" w:rsidRPr="00160DBF" w:rsidTr="00D836EF">
        <w:trPr>
          <w:trHeight w:val="78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1 14 00000 00 0000  000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6158607,00</w:t>
            </w:r>
          </w:p>
        </w:tc>
      </w:tr>
      <w:tr w:rsidR="008C5DF5" w:rsidRPr="00160DBF" w:rsidTr="00D836EF">
        <w:trPr>
          <w:trHeight w:val="1751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2816907,40</w:t>
            </w:r>
          </w:p>
        </w:tc>
      </w:tr>
      <w:tr w:rsidR="008C5DF5" w:rsidRPr="00160DBF" w:rsidTr="00D836EF">
        <w:trPr>
          <w:trHeight w:val="211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1 14 02050 13 0000 410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2816907,40</w:t>
            </w:r>
          </w:p>
        </w:tc>
      </w:tr>
      <w:tr w:rsidR="008C5DF5" w:rsidRPr="00160DBF" w:rsidTr="00D836EF">
        <w:trPr>
          <w:trHeight w:val="199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2816907,40</w:t>
            </w:r>
          </w:p>
        </w:tc>
      </w:tr>
      <w:tr w:rsidR="008C5DF5" w:rsidRPr="00160DBF" w:rsidTr="00D836EF">
        <w:trPr>
          <w:trHeight w:val="711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3243311,70</w:t>
            </w:r>
          </w:p>
        </w:tc>
      </w:tr>
      <w:tr w:rsidR="008C5DF5" w:rsidRPr="00160DBF" w:rsidTr="00D836EF">
        <w:trPr>
          <w:trHeight w:val="97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549661,70</w:t>
            </w:r>
          </w:p>
        </w:tc>
      </w:tr>
      <w:tr w:rsidR="008C5DF5" w:rsidRPr="00160DBF" w:rsidTr="00D836EF">
        <w:trPr>
          <w:trHeight w:val="135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549661,70</w:t>
            </w:r>
          </w:p>
        </w:tc>
      </w:tr>
      <w:tr w:rsidR="008C5DF5" w:rsidRPr="00160DBF" w:rsidTr="00D836EF">
        <w:trPr>
          <w:trHeight w:val="1281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2693650,00</w:t>
            </w:r>
          </w:p>
        </w:tc>
      </w:tr>
      <w:tr w:rsidR="008C5DF5" w:rsidRPr="00160DBF" w:rsidTr="00D836EF">
        <w:trPr>
          <w:trHeight w:val="1271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2693650,00</w:t>
            </w:r>
          </w:p>
        </w:tc>
      </w:tr>
      <w:tr w:rsidR="008C5DF5" w:rsidRPr="00160DBF" w:rsidTr="00D836EF">
        <w:trPr>
          <w:trHeight w:val="140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98387,90</w:t>
            </w:r>
          </w:p>
        </w:tc>
      </w:tr>
      <w:tr w:rsidR="008C5DF5" w:rsidRPr="00160DBF" w:rsidTr="00D836EF">
        <w:trPr>
          <w:trHeight w:val="1551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1 14 06310 00 0000 430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98387,90</w:t>
            </w:r>
          </w:p>
        </w:tc>
      </w:tr>
      <w:tr w:rsidR="008C5DF5" w:rsidRPr="00160DBF" w:rsidTr="00D836EF">
        <w:trPr>
          <w:trHeight w:val="168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98387,90</w:t>
            </w:r>
          </w:p>
        </w:tc>
      </w:tr>
      <w:tr w:rsidR="008C5DF5" w:rsidRPr="00160DBF" w:rsidTr="00D836EF">
        <w:trPr>
          <w:trHeight w:val="559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455391,72</w:t>
            </w:r>
          </w:p>
        </w:tc>
      </w:tr>
      <w:tr w:rsidR="008C5DF5" w:rsidRPr="00160DBF" w:rsidTr="00D836EF">
        <w:trPr>
          <w:trHeight w:val="87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1 16 32000 00 0000 140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416659,80</w:t>
            </w:r>
          </w:p>
        </w:tc>
      </w:tr>
      <w:tr w:rsidR="008C5DF5" w:rsidRPr="00160DBF" w:rsidTr="00D836EF">
        <w:trPr>
          <w:trHeight w:val="123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1 16 32000 13 0000 140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416659,80</w:t>
            </w:r>
          </w:p>
        </w:tc>
      </w:tr>
      <w:tr w:rsidR="008C5DF5" w:rsidRPr="00160DBF" w:rsidTr="00D836EF">
        <w:trPr>
          <w:trHeight w:val="127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1 16 33000 00 0000 140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17731,92</w:t>
            </w:r>
          </w:p>
        </w:tc>
      </w:tr>
      <w:tr w:rsidR="008C5DF5" w:rsidRPr="00160DBF" w:rsidTr="00D836EF">
        <w:trPr>
          <w:trHeight w:val="1312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116 33050 13 0000 140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17731,92</w:t>
            </w:r>
          </w:p>
        </w:tc>
      </w:tr>
      <w:tr w:rsidR="008C5DF5" w:rsidRPr="00160DBF" w:rsidTr="00D836EF">
        <w:trPr>
          <w:trHeight w:val="82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21000,00</w:t>
            </w:r>
          </w:p>
        </w:tc>
      </w:tr>
      <w:tr w:rsidR="008C5DF5" w:rsidRPr="00160DBF" w:rsidTr="00D836EF">
        <w:trPr>
          <w:trHeight w:val="106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1 16 90050 13 0000 140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21000,00</w:t>
            </w:r>
          </w:p>
        </w:tc>
      </w:tr>
      <w:tr w:rsidR="008C5DF5" w:rsidRPr="00160DBF" w:rsidTr="00D836EF">
        <w:trPr>
          <w:trHeight w:val="40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52848569,92</w:t>
            </w:r>
          </w:p>
        </w:tc>
      </w:tr>
      <w:tr w:rsidR="008C5DF5" w:rsidRPr="00160DBF" w:rsidTr="00D836EF">
        <w:trPr>
          <w:trHeight w:val="69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52923105,70</w:t>
            </w:r>
          </w:p>
        </w:tc>
      </w:tr>
      <w:tr w:rsidR="008C5DF5" w:rsidRPr="00160DBF" w:rsidTr="00D836EF">
        <w:trPr>
          <w:trHeight w:val="63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245901,00</w:t>
            </w:r>
          </w:p>
        </w:tc>
      </w:tr>
      <w:tr w:rsidR="008C5DF5" w:rsidRPr="00160DBF" w:rsidTr="00D836EF">
        <w:trPr>
          <w:trHeight w:val="50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2 02 19999 00 0000 151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245901,00</w:t>
            </w:r>
          </w:p>
        </w:tc>
      </w:tr>
      <w:tr w:rsidR="008C5DF5" w:rsidRPr="00160DBF" w:rsidTr="00D836EF">
        <w:trPr>
          <w:trHeight w:val="559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202 19999 13 0000 151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дотации бюджетам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245901,00</w:t>
            </w:r>
          </w:p>
        </w:tc>
      </w:tr>
      <w:tr w:rsidR="008C5DF5" w:rsidRPr="00160DBF" w:rsidTr="00D836EF">
        <w:trPr>
          <w:trHeight w:val="55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31750511,70</w:t>
            </w:r>
          </w:p>
        </w:tc>
      </w:tr>
      <w:tr w:rsidR="008C5DF5" w:rsidRPr="00160DBF" w:rsidTr="00D836EF">
        <w:trPr>
          <w:trHeight w:val="1979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2 02 20216 00 0000 151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16849314,73</w:t>
            </w:r>
          </w:p>
        </w:tc>
      </w:tr>
      <w:tr w:rsidR="008C5DF5" w:rsidRPr="00160DBF" w:rsidTr="00D836EF">
        <w:trPr>
          <w:trHeight w:val="170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2 02 20216 13 0000 151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16849314,73</w:t>
            </w:r>
          </w:p>
        </w:tc>
      </w:tr>
      <w:tr w:rsidR="008C5DF5" w:rsidRPr="00160DBF" w:rsidTr="00D836EF">
        <w:trPr>
          <w:trHeight w:val="113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2 02 25555 00 0000 151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14901196,97</w:t>
            </w:r>
          </w:p>
        </w:tc>
      </w:tr>
      <w:tr w:rsidR="008C5DF5" w:rsidRPr="00160DBF" w:rsidTr="00D836EF">
        <w:trPr>
          <w:trHeight w:val="995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2 02 25555 13 0000 151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14901196,97</w:t>
            </w:r>
          </w:p>
        </w:tc>
      </w:tr>
      <w:tr w:rsidR="008C5DF5" w:rsidRPr="00160DBF" w:rsidTr="00D836EF">
        <w:trPr>
          <w:trHeight w:val="703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9740,00</w:t>
            </w:r>
          </w:p>
        </w:tc>
      </w:tr>
      <w:tr w:rsidR="008C5DF5" w:rsidRPr="00160DBF" w:rsidTr="00D836EF">
        <w:trPr>
          <w:trHeight w:val="96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9740,00</w:t>
            </w:r>
          </w:p>
        </w:tc>
      </w:tr>
      <w:tr w:rsidR="008C5DF5" w:rsidRPr="00160DBF" w:rsidTr="00D836EF">
        <w:trPr>
          <w:trHeight w:val="855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2 02 30024 13 0000 151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9740,00</w:t>
            </w:r>
          </w:p>
        </w:tc>
      </w:tr>
      <w:tr w:rsidR="008C5DF5" w:rsidRPr="00160DBF" w:rsidTr="00D836EF">
        <w:trPr>
          <w:trHeight w:val="51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20916953,00</w:t>
            </w:r>
          </w:p>
        </w:tc>
      </w:tr>
      <w:tr w:rsidR="008C5DF5" w:rsidRPr="00160DBF" w:rsidTr="00D836EF">
        <w:trPr>
          <w:trHeight w:val="59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2 02 45390 00 0000 151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2436953,00</w:t>
            </w:r>
          </w:p>
        </w:tc>
      </w:tr>
      <w:tr w:rsidR="008C5DF5" w:rsidRPr="00160DBF" w:rsidTr="00D836EF">
        <w:trPr>
          <w:trHeight w:val="924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2 02 45390 13 0000 151</w:t>
            </w:r>
          </w:p>
        </w:tc>
        <w:tc>
          <w:tcPr>
            <w:tcW w:w="5845" w:type="dxa"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2436953,00</w:t>
            </w:r>
          </w:p>
        </w:tc>
      </w:tr>
      <w:tr w:rsidR="008C5DF5" w:rsidRPr="00160DBF" w:rsidTr="00D836EF">
        <w:trPr>
          <w:trHeight w:val="73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2 02 49999 00 0000 151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18480000,00</w:t>
            </w:r>
          </w:p>
        </w:tc>
      </w:tr>
      <w:tr w:rsidR="008C5DF5" w:rsidRPr="00160DBF" w:rsidTr="00D836EF">
        <w:trPr>
          <w:trHeight w:val="66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2 02 49999 13 0000 151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18480000,00</w:t>
            </w:r>
          </w:p>
        </w:tc>
      </w:tr>
      <w:tr w:rsidR="008C5DF5" w:rsidRPr="00160DBF" w:rsidTr="00D836EF">
        <w:trPr>
          <w:trHeight w:val="408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321291,03</w:t>
            </w:r>
          </w:p>
        </w:tc>
      </w:tr>
      <w:tr w:rsidR="008C5DF5" w:rsidRPr="00160DBF" w:rsidTr="00D836EF">
        <w:trPr>
          <w:trHeight w:val="56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2 07 05030 13 0000 180</w:t>
            </w:r>
          </w:p>
        </w:tc>
        <w:tc>
          <w:tcPr>
            <w:tcW w:w="5845" w:type="dxa"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321291,03</w:t>
            </w:r>
          </w:p>
        </w:tc>
      </w:tr>
      <w:tr w:rsidR="008C5DF5" w:rsidRPr="00160DBF" w:rsidTr="00D836EF">
        <w:trPr>
          <w:trHeight w:val="98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2 19 00000 00 0000 151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-395826,81</w:t>
            </w:r>
          </w:p>
        </w:tc>
      </w:tr>
      <w:tr w:rsidR="008C5DF5" w:rsidRPr="00160DBF" w:rsidTr="00D836EF">
        <w:trPr>
          <w:trHeight w:val="117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2 19 60010 13 0000 151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-395826,81</w:t>
            </w:r>
          </w:p>
        </w:tc>
      </w:tr>
      <w:tr w:rsidR="008C5DF5" w:rsidRPr="00160DBF" w:rsidTr="00D836EF">
        <w:trPr>
          <w:trHeight w:val="39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5DF5" w:rsidRPr="00AB0103" w:rsidRDefault="008C5DF5" w:rsidP="00D836E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119557189,99</w:t>
            </w:r>
          </w:p>
        </w:tc>
      </w:tr>
    </w:tbl>
    <w:p w:rsidR="008C5DF5" w:rsidRPr="00AB0103" w:rsidRDefault="008C5DF5" w:rsidP="00AB010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C5DF5" w:rsidRPr="00AB0103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570"/>
    <w:rsid w:val="00160DBF"/>
    <w:rsid w:val="003C6788"/>
    <w:rsid w:val="00483878"/>
    <w:rsid w:val="00493A63"/>
    <w:rsid w:val="00642570"/>
    <w:rsid w:val="008C5DF5"/>
    <w:rsid w:val="0092185A"/>
    <w:rsid w:val="009D3FAA"/>
    <w:rsid w:val="00A42EF1"/>
    <w:rsid w:val="00AB0103"/>
    <w:rsid w:val="00B937BE"/>
    <w:rsid w:val="00BC24BC"/>
    <w:rsid w:val="00BE37D1"/>
    <w:rsid w:val="00C14C53"/>
    <w:rsid w:val="00D836EF"/>
    <w:rsid w:val="00DC563D"/>
    <w:rsid w:val="00EF4417"/>
    <w:rsid w:val="00F11AAD"/>
    <w:rsid w:val="00FC08F2"/>
    <w:rsid w:val="00FC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63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3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50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7</Pages>
  <Words>2097</Words>
  <Characters>11957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13</cp:revision>
  <cp:lastPrinted>2018-03-28T11:53:00Z</cp:lastPrinted>
  <dcterms:created xsi:type="dcterms:W3CDTF">2018-03-22T09:02:00Z</dcterms:created>
  <dcterms:modified xsi:type="dcterms:W3CDTF">2018-06-08T09:45:00Z</dcterms:modified>
</cp:coreProperties>
</file>